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49C3F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OSBARN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42DAC161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96B52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D714C2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Jan.1444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Warminster, Wiltshire,</w:t>
      </w:r>
    </w:p>
    <w:p w14:paraId="1C444CDE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34593D4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26-91)</w:t>
      </w:r>
    </w:p>
    <w:p w14:paraId="1F44E1D1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97D271" w14:textId="77777777" w:rsidR="00655B7A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70F66B" w14:textId="77777777" w:rsidR="00655B7A" w:rsidRPr="001045AF" w:rsidRDefault="00655B7A" w:rsidP="00655B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2CF4884C" w14:textId="47AA37A5" w:rsidR="00BA00AB" w:rsidRPr="00655B7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55B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EBAC6" w14:textId="77777777" w:rsidR="00655B7A" w:rsidRDefault="00655B7A" w:rsidP="009139A6">
      <w:r>
        <w:separator/>
      </w:r>
    </w:p>
  </w:endnote>
  <w:endnote w:type="continuationSeparator" w:id="0">
    <w:p w14:paraId="574C9BAF" w14:textId="77777777" w:rsidR="00655B7A" w:rsidRDefault="00655B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A9E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ABE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197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DA30D" w14:textId="77777777" w:rsidR="00655B7A" w:rsidRDefault="00655B7A" w:rsidP="009139A6">
      <w:r>
        <w:separator/>
      </w:r>
    </w:p>
  </w:footnote>
  <w:footnote w:type="continuationSeparator" w:id="0">
    <w:p w14:paraId="53411EAA" w14:textId="77777777" w:rsidR="00655B7A" w:rsidRDefault="00655B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3F4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6DE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39D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7A"/>
    <w:rsid w:val="000666E0"/>
    <w:rsid w:val="002510B7"/>
    <w:rsid w:val="005C130B"/>
    <w:rsid w:val="00655B7A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75962"/>
  <w15:chartTrackingRefBased/>
  <w15:docId w15:val="{CDE56D35-8188-4ECE-A10F-4A31D4DC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2021-03-11T12:17:00Z</dcterms:created>
  <dcterms:modified xsi:type="dcterms:W3CDTF">2021-03-11T12:17:00Z</dcterms:modified>
</cp:coreProperties>
</file>